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CHRISTCHURCH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b.ca.1412)</w:t>
      </w: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Granddaughter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</w:t>
      </w:r>
      <w:r w:rsidR="0091699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16990">
        <w:rPr>
          <w:rFonts w:ascii="Times New Roman" w:hAnsi="Times New Roman" w:cs="Times New Roman"/>
          <w:sz w:val="24"/>
          <w:szCs w:val="24"/>
        </w:rPr>
        <w:t>q.v.)</w:t>
      </w:r>
      <w:r>
        <w:rPr>
          <w:rFonts w:ascii="Times New Roman" w:hAnsi="Times New Roman" w:cs="Times New Roman"/>
          <w:sz w:val="24"/>
          <w:szCs w:val="24"/>
        </w:rPr>
        <w:t>, being the daughter of John’s daughter, Alice</w:t>
      </w:r>
      <w:r w:rsidR="00311E37">
        <w:rPr>
          <w:rFonts w:ascii="Times New Roman" w:hAnsi="Times New Roman" w:cs="Times New Roman"/>
          <w:sz w:val="24"/>
          <w:szCs w:val="24"/>
        </w:rPr>
        <w:t>(q.v.)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</w:t>
      </w:r>
      <w:r w:rsidR="00916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her husband, Richard Christchurch.  </w:t>
      </w:r>
      <w:r w:rsidRPr="00680902">
        <w:rPr>
          <w:rFonts w:ascii="Times New Roman" w:hAnsi="Times New Roman" w:cs="Times New Roman"/>
          <w:sz w:val="24"/>
          <w:szCs w:val="24"/>
        </w:rPr>
        <w:t>(H.O.C.III p.596)</w:t>
      </w: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Oct.1418</w:t>
      </w:r>
      <w:r>
        <w:rPr>
          <w:rFonts w:ascii="Times New Roman" w:hAnsi="Times New Roman" w:cs="Times New Roman"/>
          <w:sz w:val="24"/>
          <w:szCs w:val="24"/>
        </w:rPr>
        <w:tab/>
        <w:t>Her grandfather died, and she was his heir.</w:t>
      </w: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21-17)</w:t>
      </w: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0902" w:rsidRDefault="006809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</w:p>
    <w:p w:rsidR="00916990" w:rsidRPr="00680902" w:rsidRDefault="0091699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2016</w:t>
      </w:r>
    </w:p>
    <w:sectPr w:rsidR="00916990" w:rsidRPr="006809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902" w:rsidRDefault="00680902" w:rsidP="00564E3C">
      <w:pPr>
        <w:spacing w:after="0" w:line="240" w:lineRule="auto"/>
      </w:pPr>
      <w:r>
        <w:separator/>
      </w:r>
    </w:p>
  </w:endnote>
  <w:endnote w:type="continuationSeparator" w:id="0">
    <w:p w:rsidR="00680902" w:rsidRDefault="006809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16990">
      <w:rPr>
        <w:rFonts w:ascii="Times New Roman" w:hAnsi="Times New Roman" w:cs="Times New Roman"/>
        <w:noProof/>
        <w:sz w:val="24"/>
        <w:szCs w:val="24"/>
      </w:rPr>
      <w:t>26 August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902" w:rsidRDefault="00680902" w:rsidP="00564E3C">
      <w:pPr>
        <w:spacing w:after="0" w:line="240" w:lineRule="auto"/>
      </w:pPr>
      <w:r>
        <w:separator/>
      </w:r>
    </w:p>
  </w:footnote>
  <w:footnote w:type="continuationSeparator" w:id="0">
    <w:p w:rsidR="00680902" w:rsidRDefault="006809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902"/>
    <w:rsid w:val="00311E37"/>
    <w:rsid w:val="00372DC6"/>
    <w:rsid w:val="00564E3C"/>
    <w:rsid w:val="0064591D"/>
    <w:rsid w:val="00680902"/>
    <w:rsid w:val="0091699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7D8D1"/>
  <w15:chartTrackingRefBased/>
  <w15:docId w15:val="{35DA42A0-53AD-454F-8CA8-02786DBD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809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2015-10-06T20:47:00Z</dcterms:created>
  <dcterms:modified xsi:type="dcterms:W3CDTF">2016-08-26T19:59:00Z</dcterms:modified>
</cp:coreProperties>
</file>